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E3" w:rsidRDefault="005241E3" w:rsidP="005241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FRENSE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:rsidR="005241E3" w:rsidRDefault="005241E3" w:rsidP="005241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Dickleburgh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Norfolk.</w:t>
      </w:r>
    </w:p>
    <w:p w:rsidR="005241E3" w:rsidRDefault="005241E3" w:rsidP="005241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41E3" w:rsidRDefault="005241E3" w:rsidP="005241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41E3" w:rsidRDefault="005241E3" w:rsidP="005241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John Couper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Diss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Stephen</w:t>
      </w:r>
    </w:p>
    <w:p w:rsidR="005241E3" w:rsidRDefault="005241E3" w:rsidP="005241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Couper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Diss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gave land in New </w:t>
      </w:r>
      <w:proofErr w:type="spellStart"/>
      <w:r>
        <w:rPr>
          <w:rFonts w:ascii="Times New Roman" w:hAnsi="Times New Roman" w:cs="Times New Roman"/>
          <w:sz w:val="24"/>
          <w:szCs w:val="24"/>
        </w:rPr>
        <w:t>Buckenham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241E3" w:rsidRDefault="005241E3" w:rsidP="005241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(www.discovery.nationalarchives.gov.uk   ref. 11/72)</w:t>
      </w:r>
    </w:p>
    <w:p w:rsidR="005241E3" w:rsidRDefault="005241E3" w:rsidP="005241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41E3" w:rsidRDefault="005241E3" w:rsidP="005241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41E3" w:rsidRPr="00457790" w:rsidRDefault="005241E3" w:rsidP="005241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2016</w:t>
      </w:r>
    </w:p>
    <w:p w:rsidR="006B2F86" w:rsidRPr="005241E3" w:rsidRDefault="005241E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5241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1E3" w:rsidRDefault="005241E3" w:rsidP="00E71FC3">
      <w:pPr>
        <w:spacing w:after="0" w:line="240" w:lineRule="auto"/>
      </w:pPr>
      <w:r>
        <w:separator/>
      </w:r>
    </w:p>
  </w:endnote>
  <w:endnote w:type="continuationSeparator" w:id="0">
    <w:p w:rsidR="005241E3" w:rsidRDefault="005241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1E3" w:rsidRDefault="005241E3" w:rsidP="00E71FC3">
      <w:pPr>
        <w:spacing w:after="0" w:line="240" w:lineRule="auto"/>
      </w:pPr>
      <w:r>
        <w:separator/>
      </w:r>
    </w:p>
  </w:footnote>
  <w:footnote w:type="continuationSeparator" w:id="0">
    <w:p w:rsidR="005241E3" w:rsidRDefault="005241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1E3"/>
    <w:rsid w:val="005241E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EC5CF"/>
  <w15:chartTrackingRefBased/>
  <w15:docId w15:val="{8687AC2F-DB6E-4312-A01A-49C74DCBE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2016-03-03T22:26:00Z</dcterms:created>
  <dcterms:modified xsi:type="dcterms:W3CDTF">2016-03-03T22:29:00Z</dcterms:modified>
</cp:coreProperties>
</file>